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E889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BURTON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BD3B6E0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Tinsley.</w:t>
      </w:r>
    </w:p>
    <w:p w14:paraId="241B6074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</w:p>
    <w:p w14:paraId="49501B01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</w:p>
    <w:p w14:paraId="2128DF8A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3814735F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039ACCDF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the West Riding of </w:t>
      </w:r>
    </w:p>
    <w:p w14:paraId="64B233D1" w14:textId="77777777" w:rsidR="006F7106" w:rsidRDefault="006F7106" w:rsidP="006F710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Yorkshire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237ACA98" w14:textId="77777777" w:rsidR="006F7106" w:rsidRDefault="006F7106" w:rsidP="006F7106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38BAF1C0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</w:p>
    <w:p w14:paraId="76D925FE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</w:p>
    <w:p w14:paraId="039379E9" w14:textId="77777777" w:rsidR="006F7106" w:rsidRDefault="006F7106" w:rsidP="006F71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2AF173F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2965E" w14:textId="77777777" w:rsidR="006F7106" w:rsidRDefault="006F7106" w:rsidP="009139A6">
      <w:r>
        <w:separator/>
      </w:r>
    </w:p>
  </w:endnote>
  <w:endnote w:type="continuationSeparator" w:id="0">
    <w:p w14:paraId="54D5A124" w14:textId="77777777" w:rsidR="006F7106" w:rsidRDefault="006F71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563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B67C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9E5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BAFB1" w14:textId="77777777" w:rsidR="006F7106" w:rsidRDefault="006F7106" w:rsidP="009139A6">
      <w:r>
        <w:separator/>
      </w:r>
    </w:p>
  </w:footnote>
  <w:footnote w:type="continuationSeparator" w:id="0">
    <w:p w14:paraId="169E29B9" w14:textId="77777777" w:rsidR="006F7106" w:rsidRDefault="006F71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591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5DB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A4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106"/>
    <w:rsid w:val="000666E0"/>
    <w:rsid w:val="002510B7"/>
    <w:rsid w:val="005C130B"/>
    <w:rsid w:val="006F710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5A2F"/>
  <w15:chartTrackingRefBased/>
  <w15:docId w15:val="{599C1407-7A91-4467-BBAE-15FCB255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7106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2022-02-06T19:39:00Z</dcterms:created>
  <dcterms:modified xsi:type="dcterms:W3CDTF">2022-02-06T19:40:00Z</dcterms:modified>
</cp:coreProperties>
</file>